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A69ED" w:rsidR="0035606B" w:rsidP="00F64DF7" w:rsidRDefault="00DB3DFF" w14:paraId="55AD3FC3" w14:textId="3B1D7D9D">
      <w:pPr>
        <w:rPr>
          <w:sz w:val="36"/>
          <w:szCs w:val="36"/>
        </w:rPr>
      </w:pPr>
      <w:r>
        <w:rPr>
          <w:sz w:val="36"/>
          <w:szCs w:val="36"/>
        </w:rPr>
        <w:t xml:space="preserve">Del </w:t>
      </w:r>
      <w:r w:rsidR="00EF079D">
        <w:rPr>
          <w:sz w:val="36"/>
          <w:szCs w:val="36"/>
        </w:rPr>
        <w:t>I</w:t>
      </w:r>
      <w:r>
        <w:rPr>
          <w:sz w:val="36"/>
          <w:szCs w:val="36"/>
        </w:rPr>
        <w:t xml:space="preserve"> - </w:t>
      </w:r>
      <w:r w:rsidR="00F15BB3">
        <w:rPr>
          <w:sz w:val="36"/>
          <w:szCs w:val="36"/>
        </w:rPr>
        <w:t xml:space="preserve">Vedlegg </w:t>
      </w:r>
      <w:r w:rsidR="00EF079D">
        <w:rPr>
          <w:sz w:val="36"/>
          <w:szCs w:val="36"/>
        </w:rPr>
        <w:t>4</w:t>
      </w:r>
      <w:r w:rsidR="00CA1C77">
        <w:rPr>
          <w:sz w:val="36"/>
          <w:szCs w:val="36"/>
        </w:rPr>
        <w:t xml:space="preserve"> </w:t>
      </w:r>
      <w:r w:rsidR="00F15BB3">
        <w:rPr>
          <w:sz w:val="36"/>
          <w:szCs w:val="36"/>
        </w:rPr>
        <w:t>Tilbudsbrev</w:t>
      </w:r>
      <w:r w:rsidR="004A69ED">
        <w:rPr>
          <w:sz w:val="36"/>
          <w:szCs w:val="36"/>
        </w:rPr>
        <w:br/>
      </w:r>
    </w:p>
    <w:p w:rsidRPr="00F45270" w:rsidR="00A25535" w:rsidP="00F45270" w:rsidRDefault="00A25535" w14:paraId="300ED566" w14:textId="327AAC73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Tilbudsbekreftelse:</w:t>
      </w:r>
      <w:r w:rsidR="004A69ED">
        <w:rPr>
          <w:sz w:val="28"/>
          <w:szCs w:val="28"/>
        </w:rP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Tr="004A69ED" w14:paraId="24FCC414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15A90B43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:rsidRPr="00AC1E41" w:rsidR="00A25535" w:rsidRDefault="00A25535" w14:paraId="44CB62C9" w14:textId="6FE740AC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49999BDA" w14:textId="77777777">
            <w:pPr>
              <w:rPr>
                <w:lang w:eastAsia="en-US"/>
              </w:rPr>
            </w:pPr>
          </w:p>
        </w:tc>
      </w:tr>
      <w:tr w:rsidR="00F03F8B" w:rsidTr="004A69ED" w14:paraId="6A878B5F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="00F03F8B" w:rsidRDefault="00F03F8B" w14:paraId="4C959AA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.</w:t>
            </w:r>
          </w:p>
          <w:p w:rsidRPr="00AC1E41" w:rsidR="00F03F8B" w:rsidRDefault="00F03F8B" w14:paraId="6B3917CB" w14:textId="08E8230F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03F8B" w:rsidRDefault="00F03F8B" w14:paraId="0852C621" w14:textId="77777777">
            <w:pPr>
              <w:rPr>
                <w:lang w:eastAsia="en-US"/>
              </w:rPr>
            </w:pPr>
          </w:p>
        </w:tc>
      </w:tr>
      <w:tr w:rsidR="00A25535" w:rsidTr="004A69ED" w14:paraId="05B0AC97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5591F86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:rsidRPr="00AC1E41" w:rsidR="00A25535" w:rsidRDefault="00A25535" w14:paraId="0FFAEA7E" w14:textId="1121B7B9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2802923B" w14:textId="77777777">
            <w:pPr>
              <w:rPr>
                <w:lang w:eastAsia="en-US"/>
              </w:rPr>
            </w:pPr>
          </w:p>
        </w:tc>
      </w:tr>
      <w:tr w:rsidR="00A25535" w:rsidTr="004A69ED" w14:paraId="21342C3A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1356E5E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:rsidRPr="00AC1E41" w:rsidR="00A25535" w:rsidRDefault="00A25535" w14:paraId="65D9D773" w14:textId="5BF2F968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712B3243" w14:textId="77777777">
            <w:pPr>
              <w:rPr>
                <w:lang w:eastAsia="en-US"/>
              </w:rPr>
            </w:pPr>
          </w:p>
        </w:tc>
      </w:tr>
      <w:tr w:rsidR="00A25535" w:rsidTr="004A69ED" w14:paraId="29B913CF" w14:textId="77777777"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2C2578DB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:rsidRPr="00AC1E41" w:rsidR="00A25535" w:rsidRDefault="00A25535" w14:paraId="69917885" w14:textId="07BE573D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0CC98326" w14:textId="77777777">
            <w:pPr>
              <w:rPr>
                <w:lang w:eastAsia="en-US"/>
              </w:rPr>
            </w:pPr>
          </w:p>
        </w:tc>
      </w:tr>
      <w:tr w:rsidR="00A25535" w:rsidTr="004A69ED" w14:paraId="06D4C8AE" w14:textId="77777777">
        <w:trPr>
          <w:trHeight w:val="253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1C4F3AC8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:rsidRPr="00AC1E41" w:rsidR="00A25535" w:rsidRDefault="00A25535" w14:paraId="3C39BF38" w14:textId="349A3E2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0E69AB14" w14:textId="77777777">
            <w:pPr>
              <w:rPr>
                <w:lang w:eastAsia="en-US"/>
              </w:rPr>
            </w:pPr>
          </w:p>
        </w:tc>
      </w:tr>
      <w:tr w:rsidR="00A25535" w:rsidTr="004A69ED" w14:paraId="73F2D0D9" w14:textId="77777777">
        <w:trPr>
          <w:trHeight w:val="29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500C4E66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:rsidRPr="00AC1E41" w:rsidR="00A25535" w:rsidRDefault="00A25535" w14:paraId="1931312B" w14:textId="268ED19D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0F380A60" w14:textId="77777777">
            <w:pPr>
              <w:rPr>
                <w:lang w:eastAsia="en-US"/>
              </w:rPr>
            </w:pPr>
          </w:p>
        </w:tc>
      </w:tr>
    </w:tbl>
    <w:p w:rsidR="00AC1E41" w:rsidP="00F64DF7" w:rsidRDefault="00AC1E41" w14:paraId="7CFA2B2B" w14:textId="7777777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:rsidTr="00A25535" w14:paraId="4352B620" w14:textId="77777777">
        <w:trPr>
          <w:trHeight w:val="559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7FD8E544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3EE05970" w14:textId="77777777">
            <w:pPr>
              <w:rPr>
                <w:lang w:eastAsia="en-US"/>
              </w:rPr>
            </w:pPr>
          </w:p>
          <w:p w:rsidR="00A25535" w:rsidRDefault="00A25535" w14:paraId="3FD401B8" w14:textId="77777777">
            <w:pPr>
              <w:rPr>
                <w:lang w:eastAsia="en-US"/>
              </w:rPr>
            </w:pPr>
          </w:p>
        </w:tc>
      </w:tr>
      <w:tr w:rsidR="00A25535" w:rsidTr="00A25535" w14:paraId="1974CC44" w14:textId="77777777">
        <w:trPr>
          <w:trHeight w:val="540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</w:tcPr>
          <w:p w:rsidRPr="00AC1E41" w:rsidR="00A25535" w:rsidRDefault="00A25535" w14:paraId="5721D20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:rsidRPr="00AC1E41" w:rsidR="00A25535" w:rsidRDefault="00A25535" w14:paraId="478224D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66CB1F18" w14:textId="77777777">
            <w:pPr>
              <w:rPr>
                <w:lang w:eastAsia="en-US"/>
              </w:rPr>
            </w:pPr>
          </w:p>
        </w:tc>
      </w:tr>
      <w:tr w:rsidR="00A25535" w:rsidTr="00A25535" w14:paraId="437C6CD5" w14:textId="77777777">
        <w:trPr>
          <w:trHeight w:val="552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30CCF970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428A0206" w14:textId="77777777">
            <w:pPr>
              <w:rPr>
                <w:lang w:eastAsia="en-US"/>
              </w:rPr>
            </w:pPr>
          </w:p>
        </w:tc>
      </w:tr>
      <w:tr w:rsidR="00A25535" w:rsidTr="00A25535" w14:paraId="2F4C982D" w14:textId="77777777">
        <w:trPr>
          <w:trHeight w:val="691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5" w:color="auto" w:fill="auto"/>
            <w:hideMark/>
          </w:tcPr>
          <w:p w:rsidRPr="00AC1E41" w:rsidR="00A25535" w:rsidRDefault="00A25535" w14:paraId="1767FA41" w14:textId="77777777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:rsidRPr="00AC1E41" w:rsidR="00A25535" w:rsidRDefault="00A25535" w14:paraId="0AF83F0C" w14:textId="030B5F15">
            <w:pPr>
              <w:rPr>
                <w:rFonts w:asciiTheme="majorHAnsi" w:hAnsiTheme="majorHAnsi" w:cstheme="majorHAnsi"/>
                <w:szCs w:val="18"/>
                <w:lang w:eastAsia="en-US"/>
              </w:rPr>
            </w:pPr>
            <w:r w:rsidRPr="00AC1E41">
              <w:rPr>
                <w:rFonts w:asciiTheme="majorHAnsi" w:hAnsiTheme="majorHAnsi" w:cstheme="majorHAnsi"/>
                <w:szCs w:val="18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25535" w:rsidRDefault="00A25535" w14:paraId="70976202" w14:textId="77777777">
            <w:pPr>
              <w:rPr>
                <w:lang w:eastAsia="en-US"/>
              </w:rPr>
            </w:pPr>
          </w:p>
          <w:p w:rsidR="00A25535" w:rsidRDefault="00A25535" w14:paraId="7A97DED5" w14:textId="77777777">
            <w:pPr>
              <w:rPr>
                <w:lang w:eastAsia="en-US"/>
              </w:rPr>
            </w:pPr>
          </w:p>
        </w:tc>
      </w:tr>
    </w:tbl>
    <w:p w:rsidR="00ED070A" w:rsidP="00DC57BB" w:rsidRDefault="00ED070A" w14:paraId="0451C47D" w14:textId="77777777">
      <w:pPr>
        <w:pStyle w:val="Listeavsnitt"/>
        <w:ind w:left="360"/>
        <w:rPr>
          <w:sz w:val="28"/>
          <w:szCs w:val="28"/>
        </w:rPr>
      </w:pPr>
    </w:p>
    <w:p w:rsidR="0232EF43" w:rsidP="7518603D" w:rsidRDefault="0044079D" w14:paraId="4CDA49AC" w14:textId="3560108B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2BF607F1" w:rsidR="0044079D">
        <w:rPr>
          <w:sz w:val="28"/>
          <w:szCs w:val="28"/>
        </w:rPr>
        <w:t>Bekreftelse</w:t>
      </w:r>
      <w:r w:rsidRPr="2BF607F1" w:rsidR="0FFFAB85">
        <w:rPr>
          <w:sz w:val="28"/>
          <w:szCs w:val="28"/>
        </w:rPr>
        <w:t xml:space="preserve"> </w:t>
      </w:r>
      <w:r w:rsidRPr="2BF607F1" w:rsidR="0044079D">
        <w:rPr>
          <w:sz w:val="28"/>
          <w:szCs w:val="28"/>
        </w:rPr>
        <w:t>v</w:t>
      </w:r>
      <w:r w:rsidRPr="2BF607F1" w:rsidR="0232EF43">
        <w:rPr>
          <w:sz w:val="28"/>
          <w:szCs w:val="28"/>
        </w:rPr>
        <w:t>edståelsesfrist</w:t>
      </w:r>
      <w:r w:rsidRPr="2BF607F1" w:rsidR="004A69ED">
        <w:rPr>
          <w:sz w:val="28"/>
          <w:szCs w:val="28"/>
        </w:rPr>
        <w:t xml:space="preserve"> og oppstartstidspunkt</w:t>
      </w:r>
    </w:p>
    <w:p w:rsidRPr="00375976" w:rsidR="00CA1C77" w:rsidP="00CA1C77" w:rsidRDefault="0232EF43" w14:paraId="65392AC8" w14:textId="2B133EFC">
      <w:r w:rsidR="0232EF43">
        <w:rPr/>
        <w:t xml:space="preserve">Vi bekrefter ned dette at vi vedstår vårt tilbud </w:t>
      </w:r>
      <w:r w:rsidR="7E804C36">
        <w:rPr/>
        <w:t xml:space="preserve">i tråd punkt 2.2 i Konkurransegrunnlaget og utrulling av </w:t>
      </w:r>
      <w:r w:rsidR="7E804C36">
        <w:rPr/>
        <w:t>enehter</w:t>
      </w:r>
      <w:r w:rsidR="7E804C36">
        <w:rPr/>
        <w:t xml:space="preserve"> i tråd med krav 025 i </w:t>
      </w:r>
      <w:r w:rsidR="293B6917">
        <w:rPr/>
        <w:t xml:space="preserve">Del II Bilag </w:t>
      </w:r>
      <w:r w:rsidR="293B6917">
        <w:rPr/>
        <w:t>1.</w:t>
      </w:r>
      <w:r>
        <w:br/>
      </w:r>
    </w:p>
    <w:p w:rsidRPr="00CA1C77" w:rsidR="00F45270" w:rsidP="00F45270" w:rsidRDefault="00F45270" w14:paraId="1E9EE6F6" w14:textId="12843FAD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7518603D">
        <w:rPr>
          <w:sz w:val="28"/>
          <w:szCs w:val="28"/>
        </w:rPr>
        <w:t>Avvik og forbehold til konkurransegrunnlaget</w:t>
      </w:r>
    </w:p>
    <w:p w:rsidRPr="00AC1E41" w:rsidR="00F45270" w:rsidP="00F45270" w:rsidRDefault="00AF0EE7" w14:paraId="510F2FB3" w14:textId="77777777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1E41" w:rsidR="00F45270">
            <w:rPr>
              <w:rFonts w:ascii="Segoe UI Symbol" w:hAnsi="Segoe UI Symbol" w:eastAsia="MS Gothic" w:cs="Segoe UI Symbol"/>
              <w:sz w:val="22"/>
              <w:szCs w:val="22"/>
            </w:rPr>
            <w:t>☐</w:t>
          </w:r>
        </w:sdtContent>
      </w:sdt>
      <w:r w:rsidRPr="00AC1E41" w:rsidR="00F45270">
        <w:rPr>
          <w:rFonts w:asciiTheme="majorHAnsi" w:hAnsiTheme="majorHAnsi" w:cstheme="majorHAnsi"/>
          <w:sz w:val="22"/>
          <w:szCs w:val="22"/>
        </w:rPr>
        <w:tab/>
      </w:r>
      <w:r w:rsidRPr="00AC1E41" w:rsidR="00F45270">
        <w:rPr>
          <w:rFonts w:asciiTheme="majorHAnsi" w:hAnsiTheme="majorHAnsi" w:cstheme="majorHAnsi"/>
          <w:sz w:val="22"/>
          <w:szCs w:val="22"/>
        </w:rPr>
        <w:t xml:space="preserve">Leverandør har ingen avvik/forbehold til konkurransegrunnlaget. </w:t>
      </w:r>
    </w:p>
    <w:p w:rsidRPr="00AC1E41" w:rsidR="00F45270" w:rsidP="00F45270" w:rsidRDefault="00AF0EE7" w14:paraId="4EA5D90B" w14:textId="77777777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1E41" w:rsidR="00F45270">
            <w:rPr>
              <w:rFonts w:ascii="Segoe UI Symbol" w:hAnsi="Segoe UI Symbol" w:eastAsia="MS Gothic" w:cs="Segoe UI Symbol"/>
              <w:sz w:val="22"/>
              <w:szCs w:val="22"/>
            </w:rPr>
            <w:t>☐</w:t>
          </w:r>
        </w:sdtContent>
      </w:sdt>
      <w:r w:rsidRPr="00AC1E41" w:rsidR="00F45270">
        <w:rPr>
          <w:rFonts w:asciiTheme="majorHAnsi" w:hAnsiTheme="majorHAnsi" w:cstheme="majorHAnsi"/>
          <w:sz w:val="22"/>
          <w:szCs w:val="22"/>
        </w:rPr>
        <w:tab/>
      </w:r>
      <w:r w:rsidRPr="00AC1E41" w:rsidR="00F45270">
        <w:rPr>
          <w:rFonts w:asciiTheme="majorHAnsi" w:hAnsiTheme="majorHAnsi" w:cstheme="majorHAnsi"/>
          <w:sz w:val="22"/>
          <w:szCs w:val="22"/>
        </w:rPr>
        <w:t>Leverandør følgende avvik/forbehold til konkurransegrunnlaget (Fyll inn i tabellen under):</w:t>
      </w:r>
    </w:p>
    <w:p w:rsidRPr="00207E7D" w:rsidR="00F45270" w:rsidP="00F45270" w:rsidRDefault="00F45270" w14:paraId="4B844DDE" w14:textId="77777777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Pr="00207E7D" w:rsidR="00F45270" w:rsidTr="00F45270" w14:paraId="277958F9" w14:textId="77777777">
        <w:tc>
          <w:tcPr>
            <w:tcW w:w="2268" w:type="dxa"/>
            <w:shd w:val="clear" w:color="auto" w:fill="F2F2F2" w:themeFill="background1" w:themeFillShade="F2"/>
          </w:tcPr>
          <w:p w:rsidRPr="00F45270" w:rsidR="00F45270" w:rsidP="00CE0E71" w:rsidRDefault="00F45270" w14:paraId="2DAC1371" w14:textId="77777777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:rsidRPr="00F45270" w:rsidR="00F45270" w:rsidP="00CE0E71" w:rsidRDefault="00F45270" w14:paraId="3D72AF11" w14:textId="77777777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:rsidRPr="00F45270" w:rsidR="00F45270" w:rsidP="00CE0E71" w:rsidRDefault="00F45270" w14:paraId="73B2F0EB" w14:textId="77777777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:rsidRPr="00F45270" w:rsidR="00F45270" w:rsidP="00CE0E71" w:rsidRDefault="00F45270" w14:paraId="32D16E18" w14:textId="77777777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Pr="00207E7D" w:rsidR="00F45270" w:rsidTr="00F45270" w14:paraId="0CECD2BF" w14:textId="77777777">
        <w:tc>
          <w:tcPr>
            <w:tcW w:w="2268" w:type="dxa"/>
          </w:tcPr>
          <w:p w:rsidRPr="00207E7D" w:rsidR="00F45270" w:rsidP="00CE0E71" w:rsidRDefault="00F45270" w14:paraId="75572285" w14:textId="77777777"/>
        </w:tc>
        <w:tc>
          <w:tcPr>
            <w:tcW w:w="2317" w:type="dxa"/>
          </w:tcPr>
          <w:p w:rsidRPr="00207E7D" w:rsidR="00F45270" w:rsidP="00CE0E71" w:rsidRDefault="00F45270" w14:paraId="2AD42EE5" w14:textId="77777777"/>
        </w:tc>
        <w:tc>
          <w:tcPr>
            <w:tcW w:w="2413" w:type="dxa"/>
          </w:tcPr>
          <w:p w:rsidRPr="00207E7D" w:rsidR="00F45270" w:rsidP="00CE0E71" w:rsidRDefault="00F45270" w14:paraId="2917D44B" w14:textId="77777777"/>
        </w:tc>
        <w:tc>
          <w:tcPr>
            <w:tcW w:w="2347" w:type="dxa"/>
          </w:tcPr>
          <w:p w:rsidRPr="00207E7D" w:rsidR="00F45270" w:rsidP="00CE0E71" w:rsidRDefault="00F45270" w14:paraId="12381791" w14:textId="77777777"/>
        </w:tc>
      </w:tr>
      <w:tr w:rsidRPr="00207E7D" w:rsidR="00F45270" w:rsidTr="00F45270" w14:paraId="7934B006" w14:textId="77777777">
        <w:tc>
          <w:tcPr>
            <w:tcW w:w="2268" w:type="dxa"/>
          </w:tcPr>
          <w:p w:rsidRPr="00207E7D" w:rsidR="00F45270" w:rsidP="00CE0E71" w:rsidRDefault="00F45270" w14:paraId="745D9E49" w14:textId="77777777"/>
        </w:tc>
        <w:tc>
          <w:tcPr>
            <w:tcW w:w="2317" w:type="dxa"/>
          </w:tcPr>
          <w:p w:rsidRPr="00207E7D" w:rsidR="00F45270" w:rsidP="00CE0E71" w:rsidRDefault="00F45270" w14:paraId="468E3980" w14:textId="77777777"/>
        </w:tc>
        <w:tc>
          <w:tcPr>
            <w:tcW w:w="2413" w:type="dxa"/>
          </w:tcPr>
          <w:p w:rsidRPr="00207E7D" w:rsidR="00F45270" w:rsidP="00CE0E71" w:rsidRDefault="00F45270" w14:paraId="5940BB64" w14:textId="77777777"/>
        </w:tc>
        <w:tc>
          <w:tcPr>
            <w:tcW w:w="2347" w:type="dxa"/>
          </w:tcPr>
          <w:p w:rsidRPr="00207E7D" w:rsidR="00F45270" w:rsidP="00CE0E71" w:rsidRDefault="00F45270" w14:paraId="2361C7A4" w14:textId="77777777"/>
        </w:tc>
      </w:tr>
      <w:tr w:rsidRPr="00207E7D" w:rsidR="00F45270" w:rsidTr="00F45270" w14:paraId="167508FE" w14:textId="77777777">
        <w:tc>
          <w:tcPr>
            <w:tcW w:w="2268" w:type="dxa"/>
          </w:tcPr>
          <w:p w:rsidRPr="00207E7D" w:rsidR="00F45270" w:rsidP="00CE0E71" w:rsidRDefault="00F45270" w14:paraId="7551C106" w14:textId="77777777"/>
        </w:tc>
        <w:tc>
          <w:tcPr>
            <w:tcW w:w="2317" w:type="dxa"/>
          </w:tcPr>
          <w:p w:rsidRPr="00207E7D" w:rsidR="00F45270" w:rsidP="00CE0E71" w:rsidRDefault="00F45270" w14:paraId="5C670448" w14:textId="77777777"/>
        </w:tc>
        <w:tc>
          <w:tcPr>
            <w:tcW w:w="2413" w:type="dxa"/>
          </w:tcPr>
          <w:p w:rsidRPr="00207E7D" w:rsidR="00F45270" w:rsidP="00CE0E71" w:rsidRDefault="00F45270" w14:paraId="771C16CB" w14:textId="77777777"/>
        </w:tc>
        <w:tc>
          <w:tcPr>
            <w:tcW w:w="2347" w:type="dxa"/>
          </w:tcPr>
          <w:p w:rsidRPr="00207E7D" w:rsidR="00F45270" w:rsidP="00CE0E71" w:rsidRDefault="00F45270" w14:paraId="0BA36562" w14:textId="77777777"/>
        </w:tc>
      </w:tr>
      <w:tr w:rsidRPr="00207E7D" w:rsidR="00F45270" w:rsidTr="00F45270" w14:paraId="00F78D5F" w14:textId="77777777">
        <w:tc>
          <w:tcPr>
            <w:tcW w:w="2268" w:type="dxa"/>
          </w:tcPr>
          <w:p w:rsidRPr="00207E7D" w:rsidR="00F45270" w:rsidP="00CE0E71" w:rsidRDefault="00F45270" w14:paraId="22E6A814" w14:textId="77777777"/>
        </w:tc>
        <w:tc>
          <w:tcPr>
            <w:tcW w:w="2317" w:type="dxa"/>
          </w:tcPr>
          <w:p w:rsidRPr="00207E7D" w:rsidR="00F45270" w:rsidP="00CE0E71" w:rsidRDefault="00F45270" w14:paraId="05CADCC3" w14:textId="77777777"/>
        </w:tc>
        <w:tc>
          <w:tcPr>
            <w:tcW w:w="2413" w:type="dxa"/>
          </w:tcPr>
          <w:p w:rsidRPr="00207E7D" w:rsidR="00F45270" w:rsidP="00CE0E71" w:rsidRDefault="00F45270" w14:paraId="5283E1FB" w14:textId="77777777"/>
        </w:tc>
        <w:tc>
          <w:tcPr>
            <w:tcW w:w="2347" w:type="dxa"/>
          </w:tcPr>
          <w:p w:rsidRPr="00207E7D" w:rsidR="00F45270" w:rsidP="00CE0E71" w:rsidRDefault="00F45270" w14:paraId="28813C6B" w14:textId="77777777"/>
        </w:tc>
      </w:tr>
    </w:tbl>
    <w:p w:rsidR="00F45270" w:rsidP="00F64DF7" w:rsidRDefault="00F45270" w14:paraId="67C288BA" w14:textId="77777777">
      <w:pPr>
        <w:rPr>
          <w:sz w:val="28"/>
          <w:szCs w:val="28"/>
        </w:rPr>
      </w:pPr>
    </w:p>
    <w:p w:rsidRPr="00F45270" w:rsidR="00F45270" w:rsidP="00F45270" w:rsidRDefault="00F45270" w14:paraId="5C5F95E3" w14:textId="77777777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7518603D">
        <w:rPr>
          <w:sz w:val="28"/>
          <w:szCs w:val="28"/>
        </w:rPr>
        <w:t>Taushetspliktige opplysninger og egenerklæring om bortfall av taushetsplikt</w:t>
      </w:r>
    </w:p>
    <w:p w:rsidRPr="00CB1876" w:rsidR="00F45270" w:rsidP="00F45270" w:rsidRDefault="00F45270" w14:paraId="5A0612EF" w14:textId="77777777"/>
    <w:p w:rsidR="00F45270" w:rsidP="00F45270" w:rsidRDefault="00F45270" w14:paraId="59AE5183" w14:textId="77777777">
      <w:r w:rsidRPr="00CB1876">
        <w:t xml:space="preserve">SETT </w:t>
      </w:r>
      <w:r w:rsidRPr="00ED6D29">
        <w:rPr>
          <w:b/>
          <w:bCs/>
        </w:rPr>
        <w:t>ETT</w:t>
      </w:r>
      <w:r w:rsidRPr="00CB1876">
        <w:t xml:space="preserve"> KRYSS:</w:t>
      </w:r>
    </w:p>
    <w:p w:rsidR="00F45270" w:rsidP="00F45270" w:rsidRDefault="00F45270" w14:paraId="5471A323" w14:textId="77777777"/>
    <w:p w:rsidRPr="00AC1E41" w:rsidR="00F45270" w:rsidP="00F45270" w:rsidRDefault="00AF0EE7" w14:paraId="488DBF19" w14:textId="5785B666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C1E41" w:rsidR="00F45270">
            <w:rPr>
              <w:rFonts w:ascii="Segoe UI Symbol" w:hAnsi="Segoe UI Symbol" w:eastAsia="MS Gothic" w:cs="Segoe UI Symbol"/>
              <w:sz w:val="22"/>
              <w:szCs w:val="22"/>
            </w:rPr>
            <w:t>☐</w:t>
          </w:r>
        </w:sdtContent>
      </w:sdt>
      <w:r w:rsidRPr="00AC1E41" w:rsidR="00F45270">
        <w:rPr>
          <w:rFonts w:asciiTheme="majorHAnsi" w:hAnsiTheme="majorHAnsi" w:cstheme="majorHAnsi"/>
          <w:sz w:val="22"/>
          <w:szCs w:val="22"/>
        </w:rPr>
        <w:tab/>
      </w:r>
      <w:r w:rsidRPr="00AC1E41" w:rsidR="00F45270">
        <w:rPr>
          <w:rFonts w:asciiTheme="majorHAnsi" w:hAnsiTheme="majorHAnsi" w:cstheme="majorHAnsi"/>
          <w:sz w:val="22"/>
          <w:szCs w:val="22"/>
        </w:rPr>
        <w:t xml:space="preserve">Tilbudet inneholder ingen opplysninger som er unntatt fra innsyn etter </w:t>
      </w:r>
      <w:proofErr w:type="spellStart"/>
      <w:r w:rsidRPr="00AC1E41" w:rsidR="00F45270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AC1E41" w:rsidR="00F45270">
        <w:rPr>
          <w:rFonts w:asciiTheme="majorHAnsi" w:hAnsiTheme="majorHAnsi" w:cstheme="majorHAnsi"/>
          <w:sz w:val="22"/>
          <w:szCs w:val="22"/>
        </w:rPr>
        <w:t xml:space="preserve"> § 13.</w:t>
      </w:r>
    </w:p>
    <w:p w:rsidRPr="00AC1E41" w:rsidR="00F45270" w:rsidP="00AC1E41" w:rsidRDefault="00AF0EE7" w14:paraId="00E9091D" w14:textId="6AA8D979">
      <w:pPr>
        <w:ind w:left="720" w:hanging="72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6D29" w:rsidR="00F4527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Pr="00AC1E41" w:rsidR="00F45270">
        <w:rPr>
          <w:rFonts w:asciiTheme="majorHAnsi" w:hAnsiTheme="majorHAnsi" w:cstheme="majorHAnsi"/>
          <w:sz w:val="22"/>
          <w:szCs w:val="22"/>
        </w:rPr>
        <w:tab/>
      </w:r>
      <w:r w:rsidRPr="00AC1E41" w:rsidR="00F45270">
        <w:rPr>
          <w:rFonts w:asciiTheme="majorHAnsi" w:hAnsiTheme="majorHAnsi" w:cstheme="majorHAnsi"/>
          <w:sz w:val="22"/>
          <w:szCs w:val="22"/>
        </w:rPr>
        <w:t xml:space="preserve">Tilbudet inneholder følgende taushetspliktige opplysninger som skal være unntatt fra innsyn etter </w:t>
      </w:r>
      <w:proofErr w:type="spellStart"/>
      <w:r w:rsidRPr="00AC1E41" w:rsidR="00F45270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Pr="00AC1E41" w:rsidR="00F45270">
        <w:rPr>
          <w:rFonts w:asciiTheme="majorHAnsi" w:hAnsiTheme="majorHAnsi" w:cstheme="majorHAnsi"/>
          <w:sz w:val="22"/>
          <w:szCs w:val="22"/>
        </w:rPr>
        <w:t xml:space="preserve"> § 13*:</w:t>
      </w:r>
    </w:p>
    <w:p w:rsidRPr="00CB1876" w:rsidR="00F45270" w:rsidP="00F45270" w:rsidRDefault="00F45270" w14:paraId="36114320" w14:textId="0F79F326">
      <w:r>
        <w:br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Pr="00CB1876" w:rsidR="00F45270" w:rsidTr="00F45270" w14:paraId="3E6B5383" w14:textId="77777777">
        <w:trPr>
          <w:trHeight w:val="889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CB1876" w:rsidR="00F45270" w:rsidP="00CE0E71" w:rsidRDefault="00F45270" w14:paraId="0A1311B5" w14:textId="77777777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CB1876" w:rsidR="00F45270" w:rsidP="00CE0E71" w:rsidRDefault="00F45270" w14:paraId="189AFF55" w14:textId="77777777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hideMark/>
          </w:tcPr>
          <w:p w:rsidRPr="00CB1876" w:rsidR="00F45270" w:rsidP="00CE0E71" w:rsidRDefault="00F45270" w14:paraId="0D422AA9" w14:textId="77777777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Pr="00CB1876" w:rsidR="00F45270" w:rsidTr="00CE0E71" w14:paraId="60D3FC4D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366F9252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714D236F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37555CC0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Pr="00CB1876" w:rsidR="00F45270" w:rsidTr="00CE0E71" w14:paraId="1C4FE6B4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3F830BE9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216CBFBD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6404842F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Pr="00CB1876" w:rsidR="00F45270" w:rsidTr="00CE0E71" w14:paraId="23A557A2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405242E2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2EDCBA7C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64EAED7A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Pr="00CB1876" w:rsidR="00F45270" w:rsidTr="00CE0E71" w14:paraId="5D66CA63" w14:textId="77777777">
        <w:trPr>
          <w:trHeight w:val="37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191FB46D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70597384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32B17874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Pr="00CB1876" w:rsidR="00F45270" w:rsidTr="00CE0E71" w14:paraId="7505AC62" w14:textId="77777777">
        <w:trPr>
          <w:trHeight w:val="250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4B6F2669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022159F2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54845D8C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Pr="00CB1876" w:rsidR="00F45270" w:rsidTr="00CE0E71" w14:paraId="3A2F6F3E" w14:textId="77777777">
        <w:trPr>
          <w:trHeight w:val="286"/>
        </w:trPr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75B32B5A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7593105B" w14:textId="77777777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B1876" w:rsidR="00F45270" w:rsidP="00CE0E71" w:rsidRDefault="00F45270" w14:paraId="25E76C38" w14:textId="40F1169D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:rsidRPr="00CB1876" w:rsidR="00F45270" w:rsidP="00F45270" w:rsidRDefault="00F45270" w14:paraId="48CB81A1" w14:textId="77777777"/>
    <w:p w:rsidRPr="00155799" w:rsidR="005A54F6" w:rsidP="001835B6" w:rsidRDefault="00F45270" w14:paraId="2373D49B" w14:textId="0E61BB12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sectPr w:rsidRPr="00155799" w:rsidR="005A54F6" w:rsidSect="005B322F">
      <w:headerReference w:type="default" r:id="rId11"/>
      <w:footerReference w:type="default" r:id="rId12"/>
      <w:headerReference w:type="first" r:id="rId13"/>
      <w:footerReference w:type="first" r:id="rId14"/>
      <w:pgSz w:w="11899" w:h="16838" w:orient="portrait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0EE7" w:rsidRDefault="00AF0EE7" w14:paraId="4D406A4A" w14:textId="77777777">
      <w:r>
        <w:separator/>
      </w:r>
    </w:p>
  </w:endnote>
  <w:endnote w:type="continuationSeparator" w:id="0">
    <w:p w:rsidR="00AF0EE7" w:rsidRDefault="00AF0EE7" w14:paraId="4A394CEF" w14:textId="77777777">
      <w:r>
        <w:continuationSeparator/>
      </w:r>
    </w:p>
  </w:endnote>
  <w:endnote w:type="continuationNotice" w:id="1">
    <w:p w:rsidR="00AF0EE7" w:rsidRDefault="00AF0EE7" w14:paraId="7CFABB7F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93D79BC" w:rsidTr="293D79BC" w14:paraId="7F7E1BDB" w14:textId="77777777">
      <w:trPr>
        <w:trHeight w:val="300"/>
      </w:trPr>
      <w:tc>
        <w:tcPr>
          <w:tcW w:w="3115" w:type="dxa"/>
        </w:tcPr>
        <w:p w:rsidR="293D79BC" w:rsidP="293D79BC" w:rsidRDefault="293D79BC" w14:paraId="22973F92" w14:textId="426DEA3F">
          <w:pPr>
            <w:pStyle w:val="Topptekst"/>
            <w:ind w:left="-115"/>
          </w:pPr>
        </w:p>
      </w:tc>
      <w:tc>
        <w:tcPr>
          <w:tcW w:w="3115" w:type="dxa"/>
        </w:tcPr>
        <w:p w:rsidR="293D79BC" w:rsidP="293D79BC" w:rsidRDefault="293D79BC" w14:paraId="24C85253" w14:textId="5693327B">
          <w:pPr>
            <w:pStyle w:val="Topptekst"/>
            <w:jc w:val="center"/>
          </w:pPr>
        </w:p>
      </w:tc>
      <w:tc>
        <w:tcPr>
          <w:tcW w:w="3115" w:type="dxa"/>
        </w:tcPr>
        <w:p w:rsidR="293D79BC" w:rsidP="293D79BC" w:rsidRDefault="293D79BC" w14:paraId="284A1B37" w14:textId="35C73BF0">
          <w:pPr>
            <w:pStyle w:val="Topptekst"/>
            <w:ind w:right="-115"/>
            <w:jc w:val="right"/>
          </w:pPr>
        </w:p>
      </w:tc>
    </w:tr>
  </w:tbl>
  <w:p w:rsidR="293D79BC" w:rsidP="293D79BC" w:rsidRDefault="293D79BC" w14:paraId="329926E2" w14:textId="430FE60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93D79BC" w:rsidTr="293D79BC" w14:paraId="5B1609A7" w14:textId="77777777">
      <w:trPr>
        <w:trHeight w:val="300"/>
      </w:trPr>
      <w:tc>
        <w:tcPr>
          <w:tcW w:w="3115" w:type="dxa"/>
        </w:tcPr>
        <w:p w:rsidR="293D79BC" w:rsidP="293D79BC" w:rsidRDefault="293D79BC" w14:paraId="0FC2ED01" w14:textId="385B2BD9">
          <w:pPr>
            <w:pStyle w:val="Topptekst"/>
            <w:ind w:left="-115"/>
          </w:pPr>
        </w:p>
      </w:tc>
      <w:tc>
        <w:tcPr>
          <w:tcW w:w="3115" w:type="dxa"/>
        </w:tcPr>
        <w:p w:rsidR="293D79BC" w:rsidP="293D79BC" w:rsidRDefault="293D79BC" w14:paraId="7FA71944" w14:textId="045E4E3D">
          <w:pPr>
            <w:pStyle w:val="Topptekst"/>
            <w:jc w:val="center"/>
          </w:pPr>
        </w:p>
      </w:tc>
      <w:tc>
        <w:tcPr>
          <w:tcW w:w="3115" w:type="dxa"/>
        </w:tcPr>
        <w:p w:rsidR="293D79BC" w:rsidP="293D79BC" w:rsidRDefault="293D79BC" w14:paraId="2986139A" w14:textId="4332C018">
          <w:pPr>
            <w:pStyle w:val="Topptekst"/>
            <w:ind w:right="-115"/>
            <w:jc w:val="right"/>
          </w:pPr>
        </w:p>
      </w:tc>
    </w:tr>
  </w:tbl>
  <w:p w:rsidR="293D79BC" w:rsidP="293D79BC" w:rsidRDefault="293D79BC" w14:paraId="4C3B71C1" w14:textId="7C937EB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0EE7" w:rsidRDefault="00AF0EE7" w14:paraId="733AEDEA" w14:textId="77777777">
      <w:r>
        <w:separator/>
      </w:r>
    </w:p>
  </w:footnote>
  <w:footnote w:type="continuationSeparator" w:id="0">
    <w:p w:rsidR="00AF0EE7" w:rsidRDefault="00AF0EE7" w14:paraId="6C791DE9" w14:textId="77777777">
      <w:r>
        <w:continuationSeparator/>
      </w:r>
    </w:p>
  </w:footnote>
  <w:footnote w:type="continuationNotice" w:id="1">
    <w:p w:rsidR="00AF0EE7" w:rsidRDefault="00AF0EE7" w14:paraId="50CF3DC8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ma14="http://schemas.microsoft.com/office/mac/drawingml/2011/main" mc:Ignorable="w14 w15 w16se w16cid w16 w16cex w16sdtdh w16sdtfl w16du wp14">
  <w:p w:rsidR="006D250D" w:rsidP="00471E1E" w:rsidRDefault="006D250D" w14:paraId="251C2CCA" w14:textId="1F0CD536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471E1E" w:rsidR="006D250D" w:rsidP="00794BAE" w:rsidRDefault="006D250D" w14:paraId="02A2C476" w14:textId="77777777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ma14="http://schemas.microsoft.com/office/mac/drawingml/2011/main" xmlns:a="http://schemas.openxmlformats.org/drawingml/2006/main">
          <w:pict w14:anchorId="54BA5693">
            <v:shapetype id="_x0000_t202" coordsize="21600,21600" o:spt="202" path="m,l,21600r21600,l21600,xe" w14:anchorId="070BA667">
              <v:stroke joinstyle="miter"/>
              <v:path gradientshapeok="t" o:connecttype="rect"/>
            </v:shapetype>
            <v:shape id="Tekstboks 11" style="position:absolute;left:0;text-align:left;margin-left:-3.85pt;margin-top:-3.1pt;width:126pt;height:45pt;z-index:251667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>
              <v:textbox>
                <w:txbxContent>
                  <w:p w:rsidRPr="00471E1E" w:rsidR="006D250D" w:rsidP="00794BAE" w:rsidRDefault="006D250D" w14:paraId="672A6659" w14:textId="77777777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4478A" w:rsidP="00471E1E" w:rsidRDefault="00B4478A" w14:paraId="44EF0E69" w14:textId="77777777">
    <w:pPr>
      <w:ind w:left="7371" w:firstLine="20"/>
    </w:pPr>
  </w:p>
  <w:p w:rsidR="006D250D" w:rsidP="00471E1E" w:rsidRDefault="006D250D" w14:paraId="2208A17F" w14:textId="77777777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B3DFF" w:rsidP="00DB3DFF" w:rsidRDefault="00DB3DFF" w14:paraId="304373C5" w14:textId="77777777">
    <w:pPr>
      <w:pStyle w:val="header0"/>
      <w:pBdr>
        <w:bottom w:val="none" w:color="auto" w:sz="0" w:space="0"/>
      </w:pBdr>
      <w:jc w:val="both"/>
      <w:rPr>
        <w:rFonts w:ascii="Arial" w:hAnsi="Arial" w:cs="Arial"/>
        <w:sz w:val="18"/>
        <w:szCs w:val="18"/>
      </w:rPr>
    </w:pPr>
  </w:p>
  <w:p w:rsidR="00C9022C" w:rsidP="293D79BC" w:rsidRDefault="00DB3DFF" w14:paraId="44AFA2E8" w14:textId="6BECBDC5">
    <w:pPr>
      <w:pStyle w:val="header0"/>
      <w:pBdr>
        <w:bottom w:val="none" w:color="auto" w:sz="0" w:space="0"/>
      </w:pBdr>
      <w:tabs>
        <w:tab w:val="left" w:pos="2387"/>
        <w:tab w:val="right" w:pos="857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noProof/>
        <w:lang w:eastAsia="nb-NO"/>
      </w:rPr>
      <w:drawing>
        <wp:anchor distT="0" distB="0" distL="114300" distR="114300" simplePos="0" relativeHeight="251658241" behindDoc="0" locked="0" layoutInCell="1" allowOverlap="1" wp14:anchorId="3ECDF41B" wp14:editId="7E1A7470">
          <wp:simplePos x="0" y="0"/>
          <wp:positionH relativeFrom="page">
            <wp:posOffset>514562</wp:posOffset>
          </wp:positionH>
          <wp:positionV relativeFrom="page">
            <wp:posOffset>273685</wp:posOffset>
          </wp:positionV>
          <wp:extent cx="783635" cy="237630"/>
          <wp:effectExtent l="0" t="0" r="0" b="0"/>
          <wp:wrapSquare wrapText="bothSides"/>
          <wp:docPr id="3" name="Bilde 3" descr="Et bilde som inneholder skjermbilde, Grafikk, Font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skjermbilde, Grafikk, Font, grafisk design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635" cy="237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022C">
      <w:rPr>
        <w:rFonts w:ascii="Arial" w:hAnsi="Arial" w:cs="Arial"/>
        <w:sz w:val="18"/>
        <w:szCs w:val="18"/>
      </w:rPr>
      <w:t xml:space="preserve">Anskaffelsesnummer: </w:t>
    </w:r>
    <w:r w:rsidR="00142C99">
      <w:rPr>
        <w:rFonts w:ascii="Arial" w:hAnsi="Arial" w:cs="Arial"/>
        <w:szCs w:val="16"/>
      </w:rPr>
      <w:t>2026</w:t>
    </w:r>
    <w:r w:rsidR="00EF079D">
      <w:rPr>
        <w:rFonts w:ascii="Arial" w:hAnsi="Arial" w:cs="Arial"/>
        <w:szCs w:val="16"/>
      </w:rPr>
      <w:t>0016-1</w:t>
    </w:r>
  </w:p>
  <w:p w:rsidRPr="00C12239" w:rsidR="00DB3DFF" w:rsidP="293D79BC" w:rsidRDefault="00C9022C" w14:paraId="26BD14A6" w14:textId="4DCD2F74">
    <w:pPr>
      <w:pStyle w:val="header0"/>
      <w:pBdr>
        <w:bottom w:val="none" w:color="auto" w:sz="0" w:space="0"/>
      </w:pBdr>
      <w:tabs>
        <w:tab w:val="left" w:pos="2387"/>
        <w:tab w:val="right" w:pos="857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Vedlegg </w:t>
    </w:r>
    <w:r w:rsidR="00EF079D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 xml:space="preserve"> - Tilbudsbrev</w:t>
    </w:r>
  </w:p>
  <w:p w:rsidRPr="00A54B88" w:rsidR="006D250D" w:rsidP="008C6E41" w:rsidRDefault="006D250D" w14:paraId="641EB90A" w14:textId="3A957496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ajorEastAsia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46507505">
    <w:abstractNumId w:val="4"/>
  </w:num>
  <w:num w:numId="2" w16cid:durableId="767195470">
    <w:abstractNumId w:val="6"/>
  </w:num>
  <w:num w:numId="3" w16cid:durableId="1364280526">
    <w:abstractNumId w:val="5"/>
  </w:num>
  <w:num w:numId="4" w16cid:durableId="728921615">
    <w:abstractNumId w:val="0"/>
  </w:num>
  <w:num w:numId="5" w16cid:durableId="615646000">
    <w:abstractNumId w:val="7"/>
  </w:num>
  <w:num w:numId="6" w16cid:durableId="357774937">
    <w:abstractNumId w:val="8"/>
  </w:num>
  <w:num w:numId="7" w16cid:durableId="1783957028">
    <w:abstractNumId w:val="1"/>
  </w:num>
  <w:num w:numId="8" w16cid:durableId="19822064">
    <w:abstractNumId w:val="1"/>
  </w:num>
  <w:num w:numId="9" w16cid:durableId="1285187983">
    <w:abstractNumId w:val="3"/>
  </w:num>
  <w:num w:numId="10" w16cid:durableId="1624002559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2"/>
  <w:embedSystemFonts/>
  <w:proofState w:spelling="clean" w:grammar="dirty"/>
  <w:attachedTemplate r:id="rId1"/>
  <w:trackRevisions w:val="false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14AE8"/>
    <w:rsid w:val="00025399"/>
    <w:rsid w:val="00030426"/>
    <w:rsid w:val="00043F3B"/>
    <w:rsid w:val="0004434C"/>
    <w:rsid w:val="00046FBF"/>
    <w:rsid w:val="0006292B"/>
    <w:rsid w:val="0006358C"/>
    <w:rsid w:val="00074163"/>
    <w:rsid w:val="000842CC"/>
    <w:rsid w:val="000968F4"/>
    <w:rsid w:val="000A22E1"/>
    <w:rsid w:val="000B2196"/>
    <w:rsid w:val="000B2D2D"/>
    <w:rsid w:val="000C6B79"/>
    <w:rsid w:val="000D55BA"/>
    <w:rsid w:val="000E5EA4"/>
    <w:rsid w:val="000F5A2B"/>
    <w:rsid w:val="00100994"/>
    <w:rsid w:val="001137C0"/>
    <w:rsid w:val="00137EB1"/>
    <w:rsid w:val="00140387"/>
    <w:rsid w:val="00142C99"/>
    <w:rsid w:val="00147A5F"/>
    <w:rsid w:val="00150433"/>
    <w:rsid w:val="00155799"/>
    <w:rsid w:val="00180AF0"/>
    <w:rsid w:val="001835B6"/>
    <w:rsid w:val="001A09F0"/>
    <w:rsid w:val="001A39A2"/>
    <w:rsid w:val="001B4EE4"/>
    <w:rsid w:val="001C39D2"/>
    <w:rsid w:val="001C416B"/>
    <w:rsid w:val="001C45FA"/>
    <w:rsid w:val="001D3AD7"/>
    <w:rsid w:val="001E5137"/>
    <w:rsid w:val="001F6348"/>
    <w:rsid w:val="00207E7D"/>
    <w:rsid w:val="00216075"/>
    <w:rsid w:val="00217070"/>
    <w:rsid w:val="002332AB"/>
    <w:rsid w:val="0023422D"/>
    <w:rsid w:val="002668A4"/>
    <w:rsid w:val="00274365"/>
    <w:rsid w:val="0027731C"/>
    <w:rsid w:val="00295AD1"/>
    <w:rsid w:val="002A4BD6"/>
    <w:rsid w:val="002A57D3"/>
    <w:rsid w:val="002A7970"/>
    <w:rsid w:val="002B252E"/>
    <w:rsid w:val="002C57DB"/>
    <w:rsid w:val="002D4D04"/>
    <w:rsid w:val="002E6EFD"/>
    <w:rsid w:val="00307C2C"/>
    <w:rsid w:val="003132D9"/>
    <w:rsid w:val="00320435"/>
    <w:rsid w:val="00333D3D"/>
    <w:rsid w:val="003413E6"/>
    <w:rsid w:val="0035606B"/>
    <w:rsid w:val="00366991"/>
    <w:rsid w:val="00375976"/>
    <w:rsid w:val="00384656"/>
    <w:rsid w:val="00391CB3"/>
    <w:rsid w:val="003B066F"/>
    <w:rsid w:val="003B2510"/>
    <w:rsid w:val="003B287F"/>
    <w:rsid w:val="003B43C5"/>
    <w:rsid w:val="003C0369"/>
    <w:rsid w:val="003E4872"/>
    <w:rsid w:val="003E6FD6"/>
    <w:rsid w:val="003F2914"/>
    <w:rsid w:val="00413CB7"/>
    <w:rsid w:val="00420FAC"/>
    <w:rsid w:val="00422652"/>
    <w:rsid w:val="00424293"/>
    <w:rsid w:val="00431A70"/>
    <w:rsid w:val="0044079D"/>
    <w:rsid w:val="00443BB5"/>
    <w:rsid w:val="0045130A"/>
    <w:rsid w:val="004608B9"/>
    <w:rsid w:val="00471E1E"/>
    <w:rsid w:val="004720FC"/>
    <w:rsid w:val="004729A5"/>
    <w:rsid w:val="004A69ED"/>
    <w:rsid w:val="004B579C"/>
    <w:rsid w:val="004C0B7C"/>
    <w:rsid w:val="004D1402"/>
    <w:rsid w:val="004D7A5A"/>
    <w:rsid w:val="004F027B"/>
    <w:rsid w:val="004F6869"/>
    <w:rsid w:val="00501667"/>
    <w:rsid w:val="00503FF0"/>
    <w:rsid w:val="005216C9"/>
    <w:rsid w:val="005313AD"/>
    <w:rsid w:val="00554DCD"/>
    <w:rsid w:val="005A54F6"/>
    <w:rsid w:val="005B322F"/>
    <w:rsid w:val="005B7B9E"/>
    <w:rsid w:val="005B7D54"/>
    <w:rsid w:val="005C26CF"/>
    <w:rsid w:val="005D6A5F"/>
    <w:rsid w:val="005F5BDE"/>
    <w:rsid w:val="006033EE"/>
    <w:rsid w:val="00603782"/>
    <w:rsid w:val="00611757"/>
    <w:rsid w:val="0061567D"/>
    <w:rsid w:val="00617E78"/>
    <w:rsid w:val="00626CAE"/>
    <w:rsid w:val="00627BA8"/>
    <w:rsid w:val="00631B0F"/>
    <w:rsid w:val="00637182"/>
    <w:rsid w:val="00640D73"/>
    <w:rsid w:val="006600E2"/>
    <w:rsid w:val="00660248"/>
    <w:rsid w:val="00684F66"/>
    <w:rsid w:val="006B7263"/>
    <w:rsid w:val="006C5AC5"/>
    <w:rsid w:val="006D250D"/>
    <w:rsid w:val="006D5F23"/>
    <w:rsid w:val="006E41C5"/>
    <w:rsid w:val="006F292D"/>
    <w:rsid w:val="00735986"/>
    <w:rsid w:val="007477B9"/>
    <w:rsid w:val="00766191"/>
    <w:rsid w:val="007674E2"/>
    <w:rsid w:val="00770C16"/>
    <w:rsid w:val="00772F46"/>
    <w:rsid w:val="007777AA"/>
    <w:rsid w:val="00794BAE"/>
    <w:rsid w:val="007B00A7"/>
    <w:rsid w:val="007B6017"/>
    <w:rsid w:val="007C038E"/>
    <w:rsid w:val="007C1844"/>
    <w:rsid w:val="007C5E28"/>
    <w:rsid w:val="007D4668"/>
    <w:rsid w:val="007E0667"/>
    <w:rsid w:val="007F007C"/>
    <w:rsid w:val="007F7BFC"/>
    <w:rsid w:val="0083208A"/>
    <w:rsid w:val="008522BA"/>
    <w:rsid w:val="00852F40"/>
    <w:rsid w:val="00867B3E"/>
    <w:rsid w:val="00870B5E"/>
    <w:rsid w:val="00872840"/>
    <w:rsid w:val="00873FDF"/>
    <w:rsid w:val="008752B0"/>
    <w:rsid w:val="00884E63"/>
    <w:rsid w:val="00892743"/>
    <w:rsid w:val="008958BC"/>
    <w:rsid w:val="008B062F"/>
    <w:rsid w:val="008C2587"/>
    <w:rsid w:val="008C6E41"/>
    <w:rsid w:val="008E79B3"/>
    <w:rsid w:val="008F5D03"/>
    <w:rsid w:val="00917F30"/>
    <w:rsid w:val="009213C9"/>
    <w:rsid w:val="00923DD6"/>
    <w:rsid w:val="00924BBB"/>
    <w:rsid w:val="00940D39"/>
    <w:rsid w:val="00940DEC"/>
    <w:rsid w:val="00976747"/>
    <w:rsid w:val="00976DED"/>
    <w:rsid w:val="00985921"/>
    <w:rsid w:val="009E65C8"/>
    <w:rsid w:val="009F3863"/>
    <w:rsid w:val="00A029A8"/>
    <w:rsid w:val="00A25535"/>
    <w:rsid w:val="00A26389"/>
    <w:rsid w:val="00A320CB"/>
    <w:rsid w:val="00A54B88"/>
    <w:rsid w:val="00A57EF5"/>
    <w:rsid w:val="00A6700A"/>
    <w:rsid w:val="00A70637"/>
    <w:rsid w:val="00A818E8"/>
    <w:rsid w:val="00A90AF4"/>
    <w:rsid w:val="00A91461"/>
    <w:rsid w:val="00A966B6"/>
    <w:rsid w:val="00AB61F6"/>
    <w:rsid w:val="00AC1E41"/>
    <w:rsid w:val="00AE1147"/>
    <w:rsid w:val="00AE4E7E"/>
    <w:rsid w:val="00AF0EE7"/>
    <w:rsid w:val="00AF1FE4"/>
    <w:rsid w:val="00B02EEB"/>
    <w:rsid w:val="00B105CD"/>
    <w:rsid w:val="00B25EA7"/>
    <w:rsid w:val="00B4478A"/>
    <w:rsid w:val="00B576E0"/>
    <w:rsid w:val="00B80291"/>
    <w:rsid w:val="00B81F8E"/>
    <w:rsid w:val="00B82508"/>
    <w:rsid w:val="00BB509B"/>
    <w:rsid w:val="00BC5EB9"/>
    <w:rsid w:val="00BD3F26"/>
    <w:rsid w:val="00BF30A3"/>
    <w:rsid w:val="00C01D48"/>
    <w:rsid w:val="00C02F75"/>
    <w:rsid w:val="00C31358"/>
    <w:rsid w:val="00C5291A"/>
    <w:rsid w:val="00C54EC8"/>
    <w:rsid w:val="00C64384"/>
    <w:rsid w:val="00C746F1"/>
    <w:rsid w:val="00C768CF"/>
    <w:rsid w:val="00C86CCD"/>
    <w:rsid w:val="00C9022C"/>
    <w:rsid w:val="00CA1C77"/>
    <w:rsid w:val="00CC24C2"/>
    <w:rsid w:val="00CD141C"/>
    <w:rsid w:val="00CD7B31"/>
    <w:rsid w:val="00CE0E71"/>
    <w:rsid w:val="00CE2024"/>
    <w:rsid w:val="00CF0CD3"/>
    <w:rsid w:val="00CF60AD"/>
    <w:rsid w:val="00D04625"/>
    <w:rsid w:val="00D07ABA"/>
    <w:rsid w:val="00D2275E"/>
    <w:rsid w:val="00D47711"/>
    <w:rsid w:val="00D5535F"/>
    <w:rsid w:val="00D6697D"/>
    <w:rsid w:val="00D67062"/>
    <w:rsid w:val="00D745A2"/>
    <w:rsid w:val="00D80A3D"/>
    <w:rsid w:val="00D91FAF"/>
    <w:rsid w:val="00D92E56"/>
    <w:rsid w:val="00D94AD7"/>
    <w:rsid w:val="00DB3DFF"/>
    <w:rsid w:val="00DC33AD"/>
    <w:rsid w:val="00DC57BB"/>
    <w:rsid w:val="00DD4524"/>
    <w:rsid w:val="00DE6C7C"/>
    <w:rsid w:val="00DF52FF"/>
    <w:rsid w:val="00E209B4"/>
    <w:rsid w:val="00E20FE2"/>
    <w:rsid w:val="00E23C51"/>
    <w:rsid w:val="00E300ED"/>
    <w:rsid w:val="00E308EB"/>
    <w:rsid w:val="00E64D42"/>
    <w:rsid w:val="00E66CA2"/>
    <w:rsid w:val="00E81F5D"/>
    <w:rsid w:val="00ED070A"/>
    <w:rsid w:val="00ED6D29"/>
    <w:rsid w:val="00ED7033"/>
    <w:rsid w:val="00EF079D"/>
    <w:rsid w:val="00F03F8B"/>
    <w:rsid w:val="00F13587"/>
    <w:rsid w:val="00F15BB3"/>
    <w:rsid w:val="00F166EF"/>
    <w:rsid w:val="00F43290"/>
    <w:rsid w:val="00F45270"/>
    <w:rsid w:val="00F52FC6"/>
    <w:rsid w:val="00F624AC"/>
    <w:rsid w:val="00F64DF7"/>
    <w:rsid w:val="00F8546C"/>
    <w:rsid w:val="00FB35CF"/>
    <w:rsid w:val="00FC597E"/>
    <w:rsid w:val="0232EF43"/>
    <w:rsid w:val="0FFFAB85"/>
    <w:rsid w:val="12568E2B"/>
    <w:rsid w:val="293B6917"/>
    <w:rsid w:val="293D79BC"/>
    <w:rsid w:val="2BF607F1"/>
    <w:rsid w:val="4DA32896"/>
    <w:rsid w:val="68530592"/>
    <w:rsid w:val="6E28F9D8"/>
    <w:rsid w:val="7518603D"/>
    <w:rsid w:val="78FFFBF3"/>
    <w:rsid w:val="7E804C3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CD95AEB4-B371-4D95-ACF5-A1E3E77D570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835B6"/>
    <w:pPr>
      <w:spacing w:before="120"/>
    </w:pPr>
    <w:rPr>
      <w:rFonts w:ascii="Arial" w:hAnsi="Arial" w:eastAsia="Times New Roman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leNormal1" w:customStyle="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C54EC8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C54EC8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TopptekstTegn" w:customStyle="1">
    <w:name w:val="Topptekst Tegn"/>
    <w:basedOn w:val="Standardskriftforavsnitt"/>
    <w:link w:val="Topptekst"/>
    <w:uiPriority w:val="99"/>
    <w:rsid w:val="00C54EC8"/>
    <w:rPr>
      <w:rFonts w:ascii="Arial" w:hAnsi="Arial" w:eastAsia="Times New Roman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abell" w:customStyle="1">
    <w:name w:val="Tabell"/>
    <w:basedOn w:val="Normal"/>
    <w:rsid w:val="00A26389"/>
    <w:rPr>
      <w:szCs w:val="2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C54EC8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overskrift40" w:customStyle="1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styleId="Topptekst1" w:customStyle="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styleId="toptekst" w:customStyle="1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554DCD"/>
    <w:rPr>
      <w:rFonts w:ascii="Arial" w:hAnsi="Arial" w:eastAsia="Times New Roman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color="4F81BD" w:themeColor="accent1" w:sz="8" w:space="4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C54EC8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413CB7"/>
    <w:rPr>
      <w:rFonts w:ascii="Arial" w:hAnsi="Arial" w:eastAsiaTheme="majorEastAsia" w:cstheme="majorBidi"/>
      <w:i/>
      <w:iCs/>
      <w:color w:val="354047"/>
      <w:spacing w:val="15"/>
      <w:sz w:val="24"/>
      <w:szCs w:val="24"/>
      <w:lang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C54EC8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C54EC8"/>
    <w:rPr>
      <w:rFonts w:ascii="Arial" w:hAnsi="Arial" w:eastAsia="Times New Roman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C54EC8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styleId="SitatTegn" w:customStyle="1">
    <w:name w:val="Sitat Tegn"/>
    <w:basedOn w:val="Standardskriftforavsnitt"/>
    <w:link w:val="Sitat"/>
    <w:uiPriority w:val="29"/>
    <w:rsid w:val="006D250D"/>
    <w:rPr>
      <w:rFonts w:ascii="Arial" w:hAnsi="Arial" w:eastAsia="Times New Roman" w:cs="Times New Roman"/>
      <w:i/>
      <w:iCs/>
      <w:color w:val="27323C"/>
      <w:sz w:val="18"/>
      <w:szCs w:val="24"/>
      <w:lang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C54EC8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C54EC8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207E7D"/>
    <w:rPr>
      <w:rFonts w:ascii="Arial" w:hAnsi="Arial" w:eastAsia="Times New Roman" w:cs="Times New Roman"/>
      <w:lang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870B5E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870B5E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hAnsi="DepCentury Old Style" w:eastAsia="SimSun"/>
      <w:b/>
      <w:bCs/>
      <w:sz w:val="24"/>
      <w:szCs w:val="20"/>
      <w:lang w:val="x-none"/>
    </w:rPr>
  </w:style>
  <w:style w:type="character" w:styleId="BrdtekstTegn" w:customStyle="1">
    <w:name w:val="Brødtekst Tegn"/>
    <w:basedOn w:val="Standardskriftforavsnitt"/>
    <w:link w:val="Brdtekst"/>
    <w:uiPriority w:val="99"/>
    <w:rsid w:val="00F45270"/>
    <w:rPr>
      <w:rFonts w:ascii="DepCentury Old Style" w:hAnsi="DepCentury Old Style" w:eastAsia="SimSun" w:cs="Times New Roman"/>
      <w:b/>
      <w:bCs/>
      <w:sz w:val="24"/>
      <w:lang w:val="x-none" w:eastAsia="nb-NO"/>
    </w:rPr>
  </w:style>
  <w:style w:type="paragraph" w:styleId="header0" w:customStyle="1">
    <w:name w:val="header0"/>
    <w:rsid w:val="00DB3DFF"/>
    <w:pPr>
      <w:pBdr>
        <w:bottom w:val="single" w:color="auto" w:sz="6" w:space="1"/>
      </w:pBdr>
      <w:tabs>
        <w:tab w:val="left" w:pos="8505"/>
      </w:tabs>
    </w:pPr>
    <w:rPr>
      <w:rFonts w:ascii="Times New Roman" w:hAnsi="Times New Roman" w:eastAsia="Times New Roman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B8BD6CF990E46B5AAF7A4EE142A43" ma:contentTypeVersion="14" ma:contentTypeDescription="Create a new document." ma:contentTypeScope="" ma:versionID="86ee967d7f4f01bba2f52b261a1abdcb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928c316edd53aba8bbca0216c6f24767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  <ds:schemaRef ds:uri="3921f4fb-bcab-433c-ae95-c2741b638c0f"/>
    <ds:schemaRef ds:uri="http://schemas.microsoft.com/office/infopath/2007/PartnerControls"/>
    <ds:schemaRef ds:uri="9ec22105-ae93-4925-b29c-6e18605e89e1"/>
  </ds:schemaRefs>
</ds:datastoreItem>
</file>

<file path=customXml/itemProps2.xml><?xml version="1.0" encoding="utf-8"?>
<ds:datastoreItem xmlns:ds="http://schemas.openxmlformats.org/officeDocument/2006/customXml" ds:itemID="{9392EBD6-1D86-472F-B91B-9728281EE7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363FFE-D1D9-4AF4-A2EE-4F6273B1AD93}"/>
</file>

<file path=docMetadata/LabelInfo.xml><?xml version="1.0" encoding="utf-8"?>
<clbl:labelList xmlns:clbl="http://schemas.microsoft.com/office/2020/mipLabelMetadata">
  <clbl:label id="{30c196be-106b-44d0-9df5-c692fe08d33d}" enabled="0" method="" siteId="{30c196be-106b-44d0-9df5-c692fe08d33d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Generell wordmal2 (2)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Heien Hukkelås</dc:creator>
  <cp:keywords/>
  <cp:lastModifiedBy>Kristoffer Cyrille Nolin</cp:lastModifiedBy>
  <cp:revision>79</cp:revision>
  <cp:lastPrinted>2011-03-22T00:10:00Z</cp:lastPrinted>
  <dcterms:created xsi:type="dcterms:W3CDTF">2018-01-20T05:32:00Z</dcterms:created>
  <dcterms:modified xsi:type="dcterms:W3CDTF">2026-06-26T07:55:15Z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0x0101000C9B8BD6CF990E46B5AAF7A4EE142A43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MediaServiceImageTags">
    <vt:lpwstr/>
  </property>
  <property fmtid="{D5CDD505-2E9C-101B-9397-08002B2CF9AE}" pid="9" name="docLang">
    <vt:lpwstr>nb</vt:lpwstr>
  </property>
</Properties>
</file>